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20" w:rsidRDefault="00FC6120" w:rsidP="00DE3A58">
      <w:pPr>
        <w:tabs>
          <w:tab w:val="left" w:pos="14175"/>
        </w:tabs>
        <w:rPr>
          <w:rFonts w:cs="Times New Roman"/>
        </w:rPr>
      </w:pPr>
    </w:p>
    <w:p w:rsidR="00FC6120" w:rsidRPr="00E70A2E" w:rsidRDefault="00FC6120" w:rsidP="00B50EE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</w:t>
      </w:r>
    </w:p>
    <w:p w:rsidR="00FC6120" w:rsidRPr="00B24748" w:rsidRDefault="00FC6120" w:rsidP="00B24748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4748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«Строительство, реконструкция и капитальный ремонт муниципального жилищного фонда и нежилого недвижимого имущества МО Сертолово на 2014 - 2017 годы»</w:t>
      </w:r>
    </w:p>
    <w:p w:rsidR="00FC6120" w:rsidRPr="00B24748" w:rsidRDefault="00FC6120" w:rsidP="00B24748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24748">
        <w:rPr>
          <w:rFonts w:ascii="Times New Roman" w:hAnsi="Times New Roman" w:cs="Times New Roman"/>
          <w:snapToGrid w:val="0"/>
          <w:color w:val="000000"/>
          <w:sz w:val="20"/>
          <w:szCs w:val="20"/>
          <w:u w:val="single"/>
        </w:rPr>
        <w:t>(наименование программы)</w:t>
      </w:r>
    </w:p>
    <w:p w:rsidR="00FC6120" w:rsidRPr="008624A9" w:rsidRDefault="00FC6120" w:rsidP="00B50EE1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январь-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декабрь</w:t>
      </w:r>
      <w:r w:rsidRPr="008624A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15года</w:t>
      </w:r>
    </w:p>
    <w:p w:rsidR="00FC6120" w:rsidRDefault="00FC6120" w:rsidP="00B50EE1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FC6120" w:rsidRDefault="00FC6120" w:rsidP="00B50EE1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FC6120" w:rsidRDefault="00FC6120" w:rsidP="00B50EE1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FC6120" w:rsidRPr="000F5FDF" w:rsidRDefault="00FC6120" w:rsidP="00B500C1">
      <w:pPr>
        <w:pStyle w:val="ConsPlusNormal"/>
        <w:widowControl/>
        <w:ind w:firstLine="0"/>
        <w:jc w:val="both"/>
        <w:rPr>
          <w:sz w:val="16"/>
          <w:szCs w:val="16"/>
        </w:rPr>
      </w:pPr>
    </w:p>
    <w:tbl>
      <w:tblPr>
        <w:tblW w:w="1573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4177"/>
        <w:gridCol w:w="1560"/>
        <w:gridCol w:w="992"/>
        <w:gridCol w:w="1276"/>
        <w:gridCol w:w="1275"/>
        <w:gridCol w:w="1843"/>
        <w:gridCol w:w="1134"/>
        <w:gridCol w:w="1418"/>
        <w:gridCol w:w="1336"/>
      </w:tblGrid>
      <w:tr w:rsidR="00FC6120" w:rsidRPr="00E70A2E">
        <w:trPr>
          <w:cantSplit/>
          <w:trHeight w:val="915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N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1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322EBC">
            <w:pPr>
              <w:pStyle w:val="ConsPlusNormal"/>
              <w:widowControl/>
              <w:tabs>
                <w:tab w:val="left" w:pos="273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  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на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на решение данной задачи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на решение данной задачи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120" w:rsidRPr="002D068D" w:rsidRDefault="00FC6120" w:rsidP="009D7D3E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9D7D3E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характеризу-ющие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Единица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измере-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Достигнутое 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120" w:rsidRPr="00E70A2E">
        <w:trPr>
          <w:cantSplit/>
          <w:trHeight w:val="480"/>
        </w:trPr>
        <w:tc>
          <w:tcPr>
            <w:tcW w:w="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2D068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120" w:rsidRPr="00E70A2E">
        <w:trPr>
          <w:cantSplit/>
          <w:trHeight w:val="72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C6120" w:rsidRPr="00E70A2E">
        <w:trPr>
          <w:cantSplit/>
          <w:trHeight w:val="240"/>
        </w:trPr>
        <w:tc>
          <w:tcPr>
            <w:tcW w:w="157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1669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Приведение жилищного фонда в соответствие с санитарными, техническими и эксплуатационными стандартами, обеспечивающими повышение благоустройства жилья, в том числе</w:t>
            </w:r>
            <w:r w:rsidRPr="002D0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</w:tr>
      <w:tr w:rsidR="00FC6120" w:rsidRPr="00E70A2E">
        <w:trPr>
          <w:cantSplit/>
          <w:trHeight w:val="1865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4C1D43" w:rsidRDefault="00FC6120" w:rsidP="00511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4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предпроектных инструментальных обследований с составлением технических заданий на разработку проектно-сметной документации для комплексного капитального ремонта многоквартирных жилых домов по адресам: г. Сертолово, </w:t>
            </w:r>
            <w:r w:rsidRPr="009C38BD">
              <w:rPr>
                <w:rFonts w:ascii="Times New Roman" w:hAnsi="Times New Roman" w:cs="Times New Roman"/>
                <w:sz w:val="22"/>
                <w:szCs w:val="22"/>
              </w:rPr>
              <w:t>мкр. Черная Речка, д.1,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416AA4" w:rsidRDefault="00FC6120" w:rsidP="00511547">
            <w:pPr>
              <w:jc w:val="center"/>
              <w:rPr>
                <w:rFonts w:ascii="Times New Roman" w:hAnsi="Times New Roman" w:cs="Times New Roman"/>
              </w:rPr>
            </w:pPr>
          </w:p>
          <w:p w:rsidR="00FC6120" w:rsidRPr="00416AA4" w:rsidRDefault="00FC6120" w:rsidP="00511547">
            <w:pPr>
              <w:rPr>
                <w:rFonts w:ascii="Times New Roman" w:hAnsi="Times New Roman" w:cs="Times New Roman"/>
              </w:rPr>
            </w:pPr>
          </w:p>
          <w:p w:rsidR="00FC6120" w:rsidRPr="00416AA4" w:rsidRDefault="00FC6120" w:rsidP="00511547">
            <w:pPr>
              <w:rPr>
                <w:rFonts w:ascii="Times New Roman" w:hAnsi="Times New Roman" w:cs="Times New Roman"/>
              </w:rPr>
            </w:pPr>
          </w:p>
          <w:p w:rsidR="00FC6120" w:rsidRPr="00416AA4" w:rsidRDefault="00FC6120" w:rsidP="00511547">
            <w:pPr>
              <w:rPr>
                <w:rFonts w:ascii="Times New Roman" w:hAnsi="Times New Roman" w:cs="Times New Roman"/>
              </w:rPr>
            </w:pPr>
          </w:p>
          <w:p w:rsidR="00FC6120" w:rsidRPr="00416AA4" w:rsidRDefault="00FC6120" w:rsidP="00511547">
            <w:pPr>
              <w:jc w:val="center"/>
              <w:rPr>
                <w:rFonts w:ascii="Times New Roman" w:hAnsi="Times New Roman" w:cs="Times New Roman"/>
              </w:rPr>
            </w:pPr>
            <w:r w:rsidRPr="00A457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1 549,0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AE2528" w:rsidRDefault="00FC6120" w:rsidP="00511547"/>
          <w:p w:rsidR="00FC6120" w:rsidRDefault="00FC6120" w:rsidP="00511547"/>
          <w:p w:rsidR="00FC6120" w:rsidRDefault="00FC6120" w:rsidP="00511547"/>
          <w:p w:rsidR="00FC6120" w:rsidRPr="00AE2528" w:rsidRDefault="00FC6120" w:rsidP="0051154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1A4BBB" w:rsidRDefault="00FC6120" w:rsidP="00511547"/>
          <w:p w:rsidR="00FC6120" w:rsidRPr="001A4BBB" w:rsidRDefault="00FC6120" w:rsidP="00511547"/>
          <w:p w:rsidR="00FC6120" w:rsidRDefault="00FC6120" w:rsidP="00511547"/>
          <w:p w:rsidR="00FC6120" w:rsidRPr="00F16855" w:rsidRDefault="00FC6120" w:rsidP="00511547">
            <w:pPr>
              <w:jc w:val="center"/>
            </w:pPr>
            <w:r w:rsidRPr="00F16855">
              <w:rPr>
                <w:rFonts w:ascii="Times New Roman" w:hAnsi="Times New Roman" w:cs="Times New Roman"/>
                <w:color w:val="000000"/>
              </w:rPr>
              <w:t>1 549,0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1A4BBB" w:rsidRDefault="00FC6120" w:rsidP="00511547"/>
          <w:p w:rsidR="00FC6120" w:rsidRPr="001A4BBB" w:rsidRDefault="00FC6120" w:rsidP="00511547"/>
          <w:p w:rsidR="00FC6120" w:rsidRDefault="00FC6120" w:rsidP="00511547"/>
          <w:p w:rsidR="00FC6120" w:rsidRPr="001A4BBB" w:rsidRDefault="00FC6120" w:rsidP="00511547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Default="00FC6120" w:rsidP="00102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DAB">
              <w:rPr>
                <w:rFonts w:ascii="Times New Roman" w:hAnsi="Times New Roman" w:cs="Times New Roman"/>
                <w:sz w:val="20"/>
                <w:szCs w:val="20"/>
              </w:rPr>
              <w:t>Инструментальн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4C0DAB">
              <w:rPr>
                <w:rFonts w:ascii="Times New Roman" w:hAnsi="Times New Roman" w:cs="Times New Roman"/>
                <w:sz w:val="20"/>
                <w:szCs w:val="20"/>
              </w:rPr>
              <w:t>обследовани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яс составлением технического задания по</w:t>
            </w:r>
          </w:p>
          <w:p w:rsidR="00FC6120" w:rsidRPr="004C0DAB" w:rsidRDefault="00FC6120" w:rsidP="00102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МК №2/15-к                            от 17.03.2015 г.,</w:t>
            </w:r>
          </w:p>
          <w:p w:rsidR="00FC6120" w:rsidRPr="002D068D" w:rsidRDefault="00FC6120" w:rsidP="00102F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МК №3/15-к                            от 17.03.2015г.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DB16AE" w:rsidRDefault="00FC6120" w:rsidP="00511547"/>
          <w:p w:rsidR="00FC6120" w:rsidRPr="00DB16AE" w:rsidRDefault="00FC6120" w:rsidP="00511547"/>
          <w:p w:rsidR="00FC6120" w:rsidRDefault="00FC6120" w:rsidP="00511547"/>
          <w:p w:rsidR="00FC6120" w:rsidRPr="00DB16AE" w:rsidRDefault="00FC6120" w:rsidP="00511547">
            <w:pPr>
              <w:jc w:val="center"/>
              <w:rPr>
                <w:rFonts w:ascii="Times New Roman" w:hAnsi="Times New Roman" w:cs="Times New Roman"/>
              </w:rPr>
            </w:pPr>
            <w:r w:rsidRPr="00DB16A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DB16AE" w:rsidRDefault="00FC6120" w:rsidP="00511547"/>
          <w:p w:rsidR="00FC6120" w:rsidRPr="00DB16AE" w:rsidRDefault="00FC6120" w:rsidP="00511547"/>
          <w:p w:rsidR="00FC6120" w:rsidRDefault="00FC6120" w:rsidP="00511547"/>
          <w:p w:rsidR="00FC6120" w:rsidRPr="00AE2528" w:rsidRDefault="00FC6120" w:rsidP="00511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C6120" w:rsidRPr="002D068D" w:rsidRDefault="00FC6120" w:rsidP="0051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20" w:rsidRPr="00AE2528" w:rsidRDefault="00FC6120" w:rsidP="00511547"/>
          <w:p w:rsidR="00FC6120" w:rsidRPr="00AE2528" w:rsidRDefault="00FC6120" w:rsidP="00511547"/>
          <w:p w:rsidR="00FC6120" w:rsidRDefault="00FC6120" w:rsidP="00511547"/>
          <w:p w:rsidR="00FC6120" w:rsidRPr="00AE2528" w:rsidRDefault="00FC6120" w:rsidP="00511547">
            <w:pPr>
              <w:jc w:val="center"/>
            </w:pPr>
            <w:r>
              <w:t>2</w:t>
            </w:r>
          </w:p>
        </w:tc>
      </w:tr>
      <w:tr w:rsidR="00FC6120" w:rsidRPr="000F5FDF" w:rsidTr="00667868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9F3E1E" w:rsidRDefault="00FC6120" w:rsidP="00B16F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E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  <w:r w:rsidRPr="009F3E1E">
              <w:rPr>
                <w:rFonts w:ascii="Times New Roman" w:hAnsi="Times New Roman" w:cs="Times New Roman"/>
                <w:sz w:val="20"/>
                <w:szCs w:val="20"/>
              </w:rPr>
              <w:t xml:space="preserve"> по задаче 1: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1A4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1 549,0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1A4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1D5DC1" w:rsidRDefault="00FC6120" w:rsidP="00AE64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5D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1A4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1D5DC1" w:rsidRDefault="00FC6120" w:rsidP="005814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6120" w:rsidRPr="002D068D" w:rsidRDefault="00FC6120" w:rsidP="005814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1A4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20" w:rsidRPr="002D068D" w:rsidRDefault="00FC6120" w:rsidP="00581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2D068D" w:rsidRDefault="00FC6120" w:rsidP="00B16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6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6" w:type="dxa"/>
          </w:tcPr>
          <w:p w:rsidR="00FC6120" w:rsidRPr="00AE2528" w:rsidRDefault="00FC6120" w:rsidP="00511547">
            <w:pPr>
              <w:jc w:val="center"/>
            </w:pPr>
          </w:p>
        </w:tc>
      </w:tr>
    </w:tbl>
    <w:p w:rsidR="00FC6120" w:rsidRDefault="00FC6120" w:rsidP="00B50EE1">
      <w:pPr>
        <w:rPr>
          <w:rFonts w:ascii="Times New Roman" w:hAnsi="Times New Roman" w:cs="Times New Roman"/>
        </w:rPr>
      </w:pPr>
    </w:p>
    <w:p w:rsidR="00FC6120" w:rsidRDefault="00FC6120" w:rsidP="00B50EE1">
      <w:pPr>
        <w:rPr>
          <w:rFonts w:ascii="Times New Roman" w:hAnsi="Times New Roman" w:cs="Times New Roman"/>
        </w:rPr>
      </w:pPr>
    </w:p>
    <w:p w:rsidR="00FC6120" w:rsidRDefault="00FC6120" w:rsidP="00B50EE1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3399"/>
        <w:gridCol w:w="27"/>
        <w:gridCol w:w="1674"/>
        <w:gridCol w:w="65"/>
        <w:gridCol w:w="1211"/>
        <w:gridCol w:w="1282"/>
        <w:gridCol w:w="1275"/>
        <w:gridCol w:w="1843"/>
        <w:gridCol w:w="992"/>
        <w:gridCol w:w="1560"/>
        <w:gridCol w:w="1701"/>
      </w:tblGrid>
      <w:tr w:rsidR="00FC6120" w:rsidRPr="005814C4">
        <w:trPr>
          <w:trHeight w:val="191"/>
        </w:trPr>
        <w:tc>
          <w:tcPr>
            <w:tcW w:w="706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gridSpan w:val="2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gridSpan w:val="2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1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FC6120" w:rsidRPr="005814C4" w:rsidRDefault="00FC6120" w:rsidP="005814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6120" w:rsidRPr="005814C4">
        <w:trPr>
          <w:trHeight w:val="338"/>
        </w:trPr>
        <w:tc>
          <w:tcPr>
            <w:tcW w:w="15735" w:type="dxa"/>
            <w:gridSpan w:val="12"/>
          </w:tcPr>
          <w:p w:rsidR="00FC6120" w:rsidRPr="005814C4" w:rsidRDefault="00FC6120" w:rsidP="005814C4">
            <w:pPr>
              <w:widowControl/>
              <w:tabs>
                <w:tab w:val="left" w:pos="186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14">
              <w:rPr>
                <w:rFonts w:ascii="Times New Roman" w:hAnsi="Times New Roman" w:cs="Times New Roman"/>
                <w:b/>
                <w:bCs/>
              </w:rPr>
              <w:t xml:space="preserve">Задача  2. </w:t>
            </w:r>
            <w:r w:rsidRPr="002E07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Строительство объектов муниципального нежилого фонда, соответствующих стандартам, обеспечивающим гражданам комфортные и доступные условия пользования, в том числе</w:t>
            </w:r>
          </w:p>
        </w:tc>
      </w:tr>
      <w:tr w:rsidR="00FC6120" w:rsidRPr="00F323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7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5814C4">
            <w:pPr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Строительство административного здания,</w:t>
            </w:r>
          </w:p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2E07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</w:tr>
      <w:tr w:rsidR="00FC6120" w:rsidRPr="00F323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544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Строительство нулевого цикла с присоединением к инженерным сетям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2D068D" w:rsidRDefault="00FC6120" w:rsidP="002E07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</w:tr>
      <w:tr w:rsidR="00FC6120" w:rsidRPr="00F323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9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административного  здания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C2D52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E0714">
            <w:pPr>
              <w:jc w:val="center"/>
            </w:pPr>
            <w: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</w:tr>
      <w:tr w:rsidR="00FC61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1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 после завершения строительства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C2D52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E0714">
            <w:pPr>
              <w:jc w:val="center"/>
            </w:pPr>
            <w: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Default="00FC6120" w:rsidP="002E0714">
            <w:pPr>
              <w:jc w:val="center"/>
            </w:pPr>
          </w:p>
        </w:tc>
      </w:tr>
      <w:tr w:rsidR="00FC6120" w:rsidRPr="00F323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55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Оснащение</w:t>
            </w:r>
          </w:p>
          <w:p w:rsidR="00FC6120" w:rsidRPr="00D65795" w:rsidRDefault="00FC6120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административного здания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C2D52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120" w:rsidRPr="00D65795" w:rsidRDefault="00FC6120" w:rsidP="002E0714">
            <w:pPr>
              <w:jc w:val="center"/>
            </w:pPr>
            <w: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</w:tr>
      <w:tr w:rsidR="00FC6120" w:rsidRPr="00F323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FD14C1" w:rsidRDefault="00FC6120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D14C1" w:rsidRDefault="00FC6120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14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D14C1" w:rsidRDefault="00FC6120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D14C1" w:rsidRDefault="00FC6120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55719A" w:rsidRDefault="00FC6120" w:rsidP="002E0714">
            <w:pPr>
              <w:jc w:val="center"/>
            </w:pPr>
            <w:r w:rsidRPr="0055719A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E0714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F3236F" w:rsidRDefault="00FC6120" w:rsidP="002C2D52">
            <w:pPr>
              <w:jc w:val="center"/>
            </w:pPr>
            <w:r w:rsidRPr="00F3236F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F3236F" w:rsidRDefault="00FC6120" w:rsidP="002E0714">
            <w:pPr>
              <w:jc w:val="center"/>
            </w:pPr>
            <w:r>
              <w:t>0</w:t>
            </w:r>
          </w:p>
        </w:tc>
      </w:tr>
      <w:tr w:rsidR="00FC6120" w:rsidRPr="001D5D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6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2E071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Программе: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810EB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1 549,0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810EB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810EB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1 549,0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2E0714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2E071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2E0714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120" w:rsidRPr="001D5DC1" w:rsidRDefault="00FC6120" w:rsidP="00F1685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6120" w:rsidRPr="001D5DC1" w:rsidRDefault="00FC6120" w:rsidP="00F1685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D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</w:tbl>
    <w:p w:rsidR="00FC6120" w:rsidRPr="001D5DC1" w:rsidRDefault="00FC6120" w:rsidP="00011978">
      <w:pPr>
        <w:rPr>
          <w:rFonts w:ascii="Times New Roman" w:hAnsi="Times New Roman" w:cs="Times New Roman"/>
          <w:b/>
          <w:bCs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rPr>
          <w:rFonts w:ascii="Times New Roman" w:hAnsi="Times New Roman" w:cs="Times New Roman"/>
        </w:rPr>
      </w:pPr>
    </w:p>
    <w:p w:rsidR="00FC6120" w:rsidRPr="00011978" w:rsidRDefault="00FC6120" w:rsidP="00011978">
      <w:pPr>
        <w:rPr>
          <w:rFonts w:ascii="Times New Roman" w:hAnsi="Times New Roman" w:cs="Times New Roman"/>
        </w:rPr>
      </w:pPr>
    </w:p>
    <w:p w:rsidR="00FC6120" w:rsidRDefault="00FC6120" w:rsidP="0001197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877A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аместитель главы администрации</w:t>
      </w:r>
    </w:p>
    <w:p w:rsidR="00FC6120" w:rsidRDefault="00FC6120" w:rsidP="00B43F66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877A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жилищно-коммунальному хозяйству </w:t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>С.В.Белевич</w:t>
      </w:r>
    </w:p>
    <w:p w:rsidR="00FC6120" w:rsidRPr="002E0714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Default="00FC6120" w:rsidP="002E0714">
      <w:pPr>
        <w:rPr>
          <w:rFonts w:ascii="Times New Roman" w:hAnsi="Times New Roman" w:cs="Times New Roman"/>
          <w:sz w:val="28"/>
          <w:szCs w:val="28"/>
        </w:rPr>
      </w:pPr>
    </w:p>
    <w:p w:rsidR="00FC6120" w:rsidRPr="007B6E89" w:rsidRDefault="00FC6120" w:rsidP="002E0714">
      <w:pPr>
        <w:rPr>
          <w:rFonts w:ascii="Times New Roman" w:hAnsi="Times New Roman" w:cs="Times New Roman"/>
        </w:rPr>
      </w:pPr>
      <w:r w:rsidRPr="007B6E89">
        <w:rPr>
          <w:rFonts w:ascii="Times New Roman" w:hAnsi="Times New Roman" w:cs="Times New Roman"/>
        </w:rPr>
        <w:t xml:space="preserve">Исп. </w:t>
      </w:r>
      <w:r>
        <w:rPr>
          <w:rFonts w:ascii="Times New Roman" w:hAnsi="Times New Roman" w:cs="Times New Roman"/>
        </w:rPr>
        <w:t>Свеженцев С.М</w:t>
      </w:r>
      <w:r w:rsidRPr="007B6E89">
        <w:rPr>
          <w:rFonts w:ascii="Times New Roman" w:hAnsi="Times New Roman" w:cs="Times New Roman"/>
        </w:rPr>
        <w:t>.</w:t>
      </w:r>
    </w:p>
    <w:p w:rsidR="00FC6120" w:rsidRPr="007B6E89" w:rsidRDefault="00FC6120" w:rsidP="002E0714">
      <w:pPr>
        <w:rPr>
          <w:rFonts w:ascii="Times New Roman" w:hAnsi="Times New Roman" w:cs="Times New Roman"/>
        </w:rPr>
      </w:pPr>
      <w:r w:rsidRPr="007B6E89">
        <w:rPr>
          <w:rFonts w:ascii="Times New Roman" w:hAnsi="Times New Roman" w:cs="Times New Roman"/>
        </w:rPr>
        <w:t>Тел. 593-86-96</w:t>
      </w:r>
    </w:p>
    <w:sectPr w:rsidR="00FC6120" w:rsidRPr="007B6E89" w:rsidSect="002E0714">
      <w:headerReference w:type="default" r:id="rId6"/>
      <w:pgSz w:w="16838" w:h="11906" w:orient="landscape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120" w:rsidRDefault="00FC6120" w:rsidP="002E07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C6120" w:rsidRDefault="00FC6120" w:rsidP="002E07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120" w:rsidRDefault="00FC6120" w:rsidP="002E07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C6120" w:rsidRDefault="00FC6120" w:rsidP="002E07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120" w:rsidRDefault="00FC6120">
    <w:pPr>
      <w:pStyle w:val="Header"/>
      <w:jc w:val="center"/>
      <w:rPr>
        <w:rFonts w:cs="Times New Roman"/>
      </w:rPr>
    </w:pPr>
    <w:fldSimple w:instr="PAGE   \* MERGEFORMAT">
      <w:r>
        <w:rPr>
          <w:noProof/>
        </w:rPr>
        <w:t>2</w:t>
      </w:r>
    </w:fldSimple>
  </w:p>
  <w:p w:rsidR="00FC6120" w:rsidRDefault="00FC6120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EE1"/>
    <w:rsid w:val="00011978"/>
    <w:rsid w:val="00027561"/>
    <w:rsid w:val="00051652"/>
    <w:rsid w:val="000F5FDF"/>
    <w:rsid w:val="00102F99"/>
    <w:rsid w:val="00135C96"/>
    <w:rsid w:val="001576BA"/>
    <w:rsid w:val="0016699E"/>
    <w:rsid w:val="00166FE4"/>
    <w:rsid w:val="001A4BBB"/>
    <w:rsid w:val="001A7608"/>
    <w:rsid w:val="001B1727"/>
    <w:rsid w:val="001D5DC1"/>
    <w:rsid w:val="001F1F86"/>
    <w:rsid w:val="001F3504"/>
    <w:rsid w:val="00205556"/>
    <w:rsid w:val="00213E0F"/>
    <w:rsid w:val="002662BB"/>
    <w:rsid w:val="0028339E"/>
    <w:rsid w:val="002C2D52"/>
    <w:rsid w:val="002D068D"/>
    <w:rsid w:val="002D28A5"/>
    <w:rsid w:val="002D405C"/>
    <w:rsid w:val="002E0714"/>
    <w:rsid w:val="002E170D"/>
    <w:rsid w:val="002F03D3"/>
    <w:rsid w:val="00311A54"/>
    <w:rsid w:val="00322EBC"/>
    <w:rsid w:val="00342156"/>
    <w:rsid w:val="00354CFF"/>
    <w:rsid w:val="003875A5"/>
    <w:rsid w:val="003929AD"/>
    <w:rsid w:val="0040295C"/>
    <w:rsid w:val="004048E9"/>
    <w:rsid w:val="0041539E"/>
    <w:rsid w:val="00416AA4"/>
    <w:rsid w:val="00432616"/>
    <w:rsid w:val="004364CD"/>
    <w:rsid w:val="004A1D8C"/>
    <w:rsid w:val="004A226E"/>
    <w:rsid w:val="004B7C03"/>
    <w:rsid w:val="004C0DAB"/>
    <w:rsid w:val="004C1D43"/>
    <w:rsid w:val="004E495C"/>
    <w:rsid w:val="004E73C9"/>
    <w:rsid w:val="00511547"/>
    <w:rsid w:val="00517AF3"/>
    <w:rsid w:val="00530025"/>
    <w:rsid w:val="0055719A"/>
    <w:rsid w:val="00574872"/>
    <w:rsid w:val="005814C4"/>
    <w:rsid w:val="005C4B7D"/>
    <w:rsid w:val="005E5DC1"/>
    <w:rsid w:val="00602BFA"/>
    <w:rsid w:val="006630F4"/>
    <w:rsid w:val="00667868"/>
    <w:rsid w:val="0068021D"/>
    <w:rsid w:val="006C6B4F"/>
    <w:rsid w:val="00701D53"/>
    <w:rsid w:val="00733E2D"/>
    <w:rsid w:val="0077431C"/>
    <w:rsid w:val="007B6E89"/>
    <w:rsid w:val="008057B4"/>
    <w:rsid w:val="00810EBC"/>
    <w:rsid w:val="0084520B"/>
    <w:rsid w:val="00846677"/>
    <w:rsid w:val="008624A9"/>
    <w:rsid w:val="00874377"/>
    <w:rsid w:val="008763D6"/>
    <w:rsid w:val="008B1B90"/>
    <w:rsid w:val="008B2048"/>
    <w:rsid w:val="008C4F75"/>
    <w:rsid w:val="008E279B"/>
    <w:rsid w:val="00906920"/>
    <w:rsid w:val="0092094C"/>
    <w:rsid w:val="00972101"/>
    <w:rsid w:val="009A2BB3"/>
    <w:rsid w:val="009C38BD"/>
    <w:rsid w:val="009D7D3E"/>
    <w:rsid w:val="009F2CE3"/>
    <w:rsid w:val="009F3E1E"/>
    <w:rsid w:val="00A45720"/>
    <w:rsid w:val="00A4661A"/>
    <w:rsid w:val="00A769D2"/>
    <w:rsid w:val="00A877A1"/>
    <w:rsid w:val="00AA5693"/>
    <w:rsid w:val="00AB1418"/>
    <w:rsid w:val="00AE2528"/>
    <w:rsid w:val="00AE6498"/>
    <w:rsid w:val="00B134F1"/>
    <w:rsid w:val="00B16F6B"/>
    <w:rsid w:val="00B24748"/>
    <w:rsid w:val="00B34C51"/>
    <w:rsid w:val="00B43F66"/>
    <w:rsid w:val="00B500C1"/>
    <w:rsid w:val="00B50EE1"/>
    <w:rsid w:val="00BD5601"/>
    <w:rsid w:val="00C23FE8"/>
    <w:rsid w:val="00C34555"/>
    <w:rsid w:val="00C84722"/>
    <w:rsid w:val="00CC728D"/>
    <w:rsid w:val="00D65795"/>
    <w:rsid w:val="00D66DA2"/>
    <w:rsid w:val="00D67DEF"/>
    <w:rsid w:val="00D94415"/>
    <w:rsid w:val="00DB16AE"/>
    <w:rsid w:val="00DE3A58"/>
    <w:rsid w:val="00E1503B"/>
    <w:rsid w:val="00E3174C"/>
    <w:rsid w:val="00E611B8"/>
    <w:rsid w:val="00E6761F"/>
    <w:rsid w:val="00E70A2E"/>
    <w:rsid w:val="00EB1D15"/>
    <w:rsid w:val="00EB7E74"/>
    <w:rsid w:val="00F14F80"/>
    <w:rsid w:val="00F16855"/>
    <w:rsid w:val="00F3236F"/>
    <w:rsid w:val="00F32E9C"/>
    <w:rsid w:val="00F46DD5"/>
    <w:rsid w:val="00F51540"/>
    <w:rsid w:val="00F55AA5"/>
    <w:rsid w:val="00F702FB"/>
    <w:rsid w:val="00F86007"/>
    <w:rsid w:val="00FC6120"/>
    <w:rsid w:val="00FC7D6A"/>
    <w:rsid w:val="00FD14C1"/>
    <w:rsid w:val="00FD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4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 Знак Знак Знак"/>
    <w:basedOn w:val="Normal"/>
    <w:uiPriority w:val="99"/>
    <w:rsid w:val="00B50EE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50EE1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B50EE1"/>
    <w:rPr>
      <w:rFonts w:ascii="Arial" w:hAnsi="Arial" w:cs="Arial"/>
      <w:snapToGrid w:val="0"/>
      <w:sz w:val="22"/>
      <w:szCs w:val="22"/>
      <w:lang w:eastAsia="ru-RU"/>
    </w:rPr>
  </w:style>
  <w:style w:type="paragraph" w:customStyle="1" w:styleId="Preformat">
    <w:name w:val="Preformat"/>
    <w:link w:val="Preformat0"/>
    <w:uiPriority w:val="99"/>
    <w:rsid w:val="00B50EE1"/>
    <w:pPr>
      <w:spacing w:after="200" w:line="276" w:lineRule="auto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B50EE1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0">
    <w:name w:val="Preformat Знак"/>
    <w:link w:val="Preformat"/>
    <w:uiPriority w:val="99"/>
    <w:locked/>
    <w:rsid w:val="00B50EE1"/>
    <w:rPr>
      <w:rFonts w:ascii="Courier New" w:hAnsi="Courier New" w:cs="Courier New"/>
      <w:sz w:val="22"/>
      <w:szCs w:val="22"/>
      <w:lang w:eastAsia="ru-RU"/>
    </w:rPr>
  </w:style>
  <w:style w:type="paragraph" w:styleId="Header">
    <w:name w:val="header"/>
    <w:basedOn w:val="Normal"/>
    <w:link w:val="HeaderChar"/>
    <w:uiPriority w:val="99"/>
    <w:rsid w:val="002E07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0714"/>
    <w:rPr>
      <w:rFonts w:ascii="Arial" w:hAnsi="Arial" w:cs="Arial"/>
      <w:sz w:val="18"/>
      <w:szCs w:val="18"/>
      <w:lang w:eastAsia="ru-RU"/>
    </w:rPr>
  </w:style>
  <w:style w:type="paragraph" w:styleId="Footer">
    <w:name w:val="footer"/>
    <w:basedOn w:val="Normal"/>
    <w:link w:val="FooterChar"/>
    <w:uiPriority w:val="99"/>
    <w:rsid w:val="002E07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E0714"/>
    <w:rPr>
      <w:rFonts w:ascii="Arial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336</Words>
  <Characters>1918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ГОЧС</cp:lastModifiedBy>
  <cp:revision>11</cp:revision>
  <cp:lastPrinted>2016-01-21T11:33:00Z</cp:lastPrinted>
  <dcterms:created xsi:type="dcterms:W3CDTF">2015-09-24T07:12:00Z</dcterms:created>
  <dcterms:modified xsi:type="dcterms:W3CDTF">2016-01-22T12:33:00Z</dcterms:modified>
</cp:coreProperties>
</file>